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D214D" w14:paraId="7A9885FD" w14:textId="77777777" w:rsidTr="00D63403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4D3ACACD" w14:textId="09163BBC" w:rsidR="001D214D" w:rsidRPr="00F60EC7" w:rsidRDefault="00113954" w:rsidP="00D63403">
            <w:pPr>
              <w:pStyle w:val="RFE1Titel"/>
            </w:pPr>
            <w:r>
              <w:t xml:space="preserve">Anlage </w:t>
            </w:r>
            <w:r w:rsidR="004977AB">
              <w:t>11</w:t>
            </w:r>
          </w:p>
          <w:p w14:paraId="6382EA45" w14:textId="77777777" w:rsidR="001D214D" w:rsidRPr="00F60EC7" w:rsidRDefault="001D214D" w:rsidP="00D63403">
            <w:pPr>
              <w:pStyle w:val="RFE2Titeltext"/>
            </w:pPr>
          </w:p>
          <w:p w14:paraId="30624411" w14:textId="77777777" w:rsidR="001D214D" w:rsidRPr="00F60EC7" w:rsidRDefault="001D214D" w:rsidP="00D63403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44DA0256" w14:textId="61723A7C" w:rsidR="001D214D" w:rsidRPr="00F60EC7" w:rsidRDefault="004977AB" w:rsidP="00113954">
            <w:pPr>
              <w:pStyle w:val="RFE2Titeltext"/>
              <w:rPr>
                <w:b/>
                <w:sz w:val="40"/>
                <w:szCs w:val="40"/>
              </w:rPr>
            </w:pPr>
            <w:r w:rsidRPr="004977AB">
              <w:t>„Arbeitgeberkommunikation: Druck“</w:t>
            </w:r>
          </w:p>
        </w:tc>
      </w:tr>
      <w:tr w:rsidR="001D214D" w14:paraId="0AD42F3C" w14:textId="77777777" w:rsidTr="00D63403">
        <w:trPr>
          <w:trHeight w:val="7370"/>
        </w:trPr>
        <w:tc>
          <w:tcPr>
            <w:tcW w:w="9210" w:type="dxa"/>
            <w:shd w:val="clear" w:color="auto" w:fill="auto"/>
          </w:tcPr>
          <w:p w14:paraId="48593891" w14:textId="3F13AED1" w:rsidR="001D214D" w:rsidRPr="00F60EC7" w:rsidRDefault="001D214D" w:rsidP="00D63403">
            <w:pPr>
              <w:pStyle w:val="RFE1Titel"/>
            </w:pPr>
            <w:r>
              <w:t>Verpflichtungserklärung</w:t>
            </w:r>
            <w:r>
              <w:br/>
              <w:t xml:space="preserve">des benannten </w:t>
            </w:r>
            <w:r w:rsidR="00AA23BA">
              <w:t>Dritt-/</w:t>
            </w:r>
            <w:r w:rsidR="003D0D70">
              <w:t>Unteraufrag</w:t>
            </w:r>
            <w:r w:rsidR="00AA23BA">
              <w:t>nehmers</w:t>
            </w:r>
            <w:r>
              <w:br/>
              <w:t>gegenüber dem Bieter</w:t>
            </w:r>
            <w:r w:rsidR="00D11C9C">
              <w:t xml:space="preserve"> </w:t>
            </w:r>
          </w:p>
          <w:p w14:paraId="21DBDDAE" w14:textId="77777777" w:rsidR="001D214D" w:rsidRDefault="001D214D" w:rsidP="00D63403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0924CE2B" w14:textId="21E83F5E" w:rsidR="001D214D" w:rsidRPr="00B751FD" w:rsidRDefault="001D214D" w:rsidP="001D214D">
      <w:pPr>
        <w:pStyle w:val="RFE1Titel"/>
      </w:pPr>
      <w:r>
        <w:br w:type="page"/>
      </w:r>
      <w:r>
        <w:lastRenderedPageBreak/>
        <w:t>V</w:t>
      </w:r>
      <w:r w:rsidRPr="00B751FD">
        <w:t>erpflichtungserklärung</w:t>
      </w:r>
    </w:p>
    <w:p w14:paraId="6405F207" w14:textId="77777777" w:rsidR="003B67B3" w:rsidRDefault="003B67B3" w:rsidP="003B67B3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14:paraId="08FFC28F" w14:textId="77777777" w:rsidTr="001C7EE5">
        <w:tc>
          <w:tcPr>
            <w:tcW w:w="2840" w:type="dxa"/>
            <w:shd w:val="clear" w:color="auto" w:fill="F2F2F2"/>
          </w:tcPr>
          <w:p w14:paraId="5322EF67" w14:textId="77777777" w:rsidR="003B67B3" w:rsidRPr="000959B4" w:rsidRDefault="003B67B3" w:rsidP="00D63403">
            <w:pPr>
              <w:pStyle w:val="RFEText100"/>
            </w:pPr>
            <w:r w:rsidRPr="000959B4">
              <w:t>Firma/Institution/Rechtsform:</w:t>
            </w:r>
          </w:p>
        </w:tc>
        <w:tc>
          <w:tcPr>
            <w:tcW w:w="6240" w:type="dxa"/>
            <w:shd w:val="clear" w:color="auto" w:fill="auto"/>
          </w:tcPr>
          <w:p w14:paraId="7E471BBB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6DE174E3" w14:textId="77777777" w:rsidTr="001C7EE5">
        <w:tc>
          <w:tcPr>
            <w:tcW w:w="2840" w:type="dxa"/>
            <w:shd w:val="clear" w:color="auto" w:fill="F2F2F2"/>
          </w:tcPr>
          <w:p w14:paraId="56D79189" w14:textId="77777777" w:rsidR="003B67B3" w:rsidRPr="000959B4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240" w:type="dxa"/>
            <w:shd w:val="clear" w:color="auto" w:fill="auto"/>
          </w:tcPr>
          <w:p w14:paraId="26F70758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15766558" w14:textId="77777777" w:rsidTr="001C7EE5">
        <w:tc>
          <w:tcPr>
            <w:tcW w:w="2840" w:type="dxa"/>
            <w:shd w:val="clear" w:color="auto" w:fill="F2F2F2"/>
          </w:tcPr>
          <w:p w14:paraId="7D4E11F6" w14:textId="77777777" w:rsidR="003B67B3" w:rsidRPr="000959B4" w:rsidRDefault="003B67B3" w:rsidP="00D63403">
            <w:pPr>
              <w:pStyle w:val="RFEText100"/>
            </w:pPr>
            <w:r w:rsidRPr="000959B4">
              <w:t>PLZ/Ort/Land:</w:t>
            </w:r>
          </w:p>
        </w:tc>
        <w:tc>
          <w:tcPr>
            <w:tcW w:w="6240" w:type="dxa"/>
            <w:shd w:val="clear" w:color="auto" w:fill="auto"/>
          </w:tcPr>
          <w:p w14:paraId="371400FB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</w:tbl>
    <w:p w14:paraId="7A1A915F" w14:textId="77777777" w:rsidR="003B67B3" w:rsidRDefault="003B67B3" w:rsidP="003B67B3">
      <w:pPr>
        <w:pStyle w:val="RFEText115"/>
      </w:pPr>
      <w:r w:rsidRPr="001F036D">
        <w:t xml:space="preserve">enthaltenen Leistungen </w:t>
      </w:r>
      <w:r>
        <w:t xml:space="preserve">geben wir als </w:t>
      </w:r>
      <w:r w:rsidR="008E43C9">
        <w:t>Dritt-/</w:t>
      </w:r>
      <w:r w:rsidR="003D0D70">
        <w:t>Unterauftrag</w:t>
      </w:r>
      <w: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14:paraId="276B3963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47D063" w14:textId="77777777" w:rsidR="003B67B3" w:rsidRDefault="003B67B3" w:rsidP="00D63403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4EF1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78903869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854987" w14:textId="77777777" w:rsidR="003B67B3" w:rsidRPr="00C05407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B395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3A7E6DC6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D119D1" w14:textId="77777777" w:rsidR="003B67B3" w:rsidRPr="00C05407" w:rsidRDefault="003B67B3" w:rsidP="00D63403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4291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</w:tbl>
    <w:p w14:paraId="1F460825" w14:textId="77777777" w:rsidR="003B67B3" w:rsidRDefault="003B67B3" w:rsidP="003B67B3">
      <w:pPr>
        <w:pStyle w:val="RFEText115"/>
      </w:pPr>
      <w:r>
        <w:t>die folgende Erklärung ab:</w:t>
      </w:r>
    </w:p>
    <w:p w14:paraId="5CB3244B" w14:textId="77777777" w:rsidR="003B67B3" w:rsidRDefault="003B67B3" w:rsidP="003B67B3">
      <w:pPr>
        <w:pStyle w:val="RFEText115"/>
      </w:pPr>
      <w:r>
        <w:t>I</w:t>
      </w:r>
      <w:r w:rsidRPr="00B751FD">
        <w:t xml:space="preserve">m Falle der Zuschlagserteilung </w:t>
      </w:r>
      <w:r>
        <w:t xml:space="preserve">im Rahmen der oben genannten </w:t>
      </w:r>
      <w:r w:rsidRPr="00B751FD">
        <w:t xml:space="preserve">Ausschreibung </w:t>
      </w:r>
      <w:r>
        <w:t xml:space="preserve">an den oben genannten Bieter verpflichte ich mich diesem gegenüber </w:t>
      </w:r>
      <w:r w:rsidRPr="00B751FD">
        <w:t xml:space="preserve">verbindlich </w:t>
      </w:r>
      <w:r>
        <w:t xml:space="preserve">und dazu, zur Erfüllung </w:t>
      </w:r>
      <w:r w:rsidRPr="00B751FD">
        <w:t xml:space="preserve">des Vertrages die folgenden </w:t>
      </w:r>
      <w:r>
        <w:t xml:space="preserve">Leistungen zu erbringen und/oder die folgenden Mittel und </w:t>
      </w:r>
      <w:r w:rsidRPr="00B751FD">
        <w:t>Ressourcen</w:t>
      </w:r>
      <w:r>
        <w:t xml:space="preserve"> </w:t>
      </w:r>
      <w:r w:rsidRPr="00B751FD">
        <w:t>zur Verfügung zu stellen</w:t>
      </w:r>
      <w:r>
        <w:t>:</w:t>
      </w:r>
    </w:p>
    <w:p w14:paraId="5F843B91" w14:textId="77777777" w:rsidR="003D0D70" w:rsidRDefault="003D0D70" w:rsidP="003D0D70">
      <w:pPr>
        <w:pStyle w:val="RFEText115"/>
        <w:rPr>
          <w:i/>
        </w:rPr>
      </w:pPr>
      <w:r w:rsidRPr="006737D5">
        <w:rPr>
          <w:i/>
        </w:rPr>
        <w:t>(</w:t>
      </w:r>
      <w:r w:rsidRPr="003D0D70">
        <w:rPr>
          <w:b/>
          <w:i/>
          <w:sz w:val="20"/>
        </w:rPr>
        <w:t xml:space="preserve">Hier bitte </w:t>
      </w:r>
      <w:r w:rsidRPr="003D0D70">
        <w:rPr>
          <w:b/>
          <w:sz w:val="20"/>
        </w:rPr>
        <w:t>die genaue Bezeichnung und Beschreibung der vom benannten Dritt-/Unterauftragnehmer zu erbringenden Leistungen und zur Verfügung zu stellenden Mittel (Falls erforderlich: Abgrenzung</w:t>
      </w:r>
      <w:r w:rsidRPr="003D0D70">
        <w:rPr>
          <w:b/>
          <w:i/>
          <w:sz w:val="20"/>
        </w:rPr>
        <w:t xml:space="preserve"> zu anderen Leistungsteilen einfügen!</w:t>
      </w:r>
      <w:r w:rsidRPr="006737D5">
        <w:rPr>
          <w:i/>
        </w:rPr>
        <w:t>)</w:t>
      </w:r>
      <w:r>
        <w:rPr>
          <w:i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3D0D70" w14:paraId="56222FB6" w14:textId="77777777" w:rsidTr="003D0D70">
        <w:tc>
          <w:tcPr>
            <w:tcW w:w="4531" w:type="dxa"/>
          </w:tcPr>
          <w:p w14:paraId="6EEE2036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 erbringende Leistung:</w:t>
            </w:r>
          </w:p>
        </w:tc>
        <w:tc>
          <w:tcPr>
            <w:tcW w:w="4531" w:type="dxa"/>
          </w:tcPr>
          <w:p w14:paraId="40569F18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zur Verfügung zu stellende Mittel:</w:t>
            </w:r>
          </w:p>
        </w:tc>
      </w:tr>
      <w:tr w:rsidR="003D0D70" w:rsidRPr="003D0D70" w14:paraId="164C8FA8" w14:textId="77777777" w:rsidTr="003D0D70">
        <w:tc>
          <w:tcPr>
            <w:tcW w:w="4531" w:type="dxa"/>
          </w:tcPr>
          <w:p w14:paraId="788D4AB5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0"/>
          </w:p>
        </w:tc>
        <w:tc>
          <w:tcPr>
            <w:tcW w:w="4531" w:type="dxa"/>
          </w:tcPr>
          <w:p w14:paraId="5F77E9AE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1"/>
          </w:p>
        </w:tc>
      </w:tr>
      <w:tr w:rsidR="003D0D70" w:rsidRPr="003D0D70" w14:paraId="2AF3375E" w14:textId="77777777" w:rsidTr="003D0D70">
        <w:tc>
          <w:tcPr>
            <w:tcW w:w="4531" w:type="dxa"/>
          </w:tcPr>
          <w:p w14:paraId="122FD289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2"/>
          </w:p>
        </w:tc>
        <w:tc>
          <w:tcPr>
            <w:tcW w:w="4531" w:type="dxa"/>
          </w:tcPr>
          <w:p w14:paraId="4FAC9594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3"/>
          </w:p>
        </w:tc>
      </w:tr>
      <w:tr w:rsidR="003D0D70" w:rsidRPr="003D0D70" w14:paraId="6A20D692" w14:textId="77777777" w:rsidTr="003D0D70">
        <w:tc>
          <w:tcPr>
            <w:tcW w:w="4531" w:type="dxa"/>
          </w:tcPr>
          <w:p w14:paraId="4F9FDA81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4"/>
          </w:p>
        </w:tc>
        <w:tc>
          <w:tcPr>
            <w:tcW w:w="4531" w:type="dxa"/>
          </w:tcPr>
          <w:p w14:paraId="428E5A09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5"/>
          </w:p>
        </w:tc>
      </w:tr>
      <w:tr w:rsidR="003D0D70" w:rsidRPr="003D0D70" w14:paraId="420ECDCF" w14:textId="77777777" w:rsidTr="003D0D70">
        <w:tc>
          <w:tcPr>
            <w:tcW w:w="4531" w:type="dxa"/>
          </w:tcPr>
          <w:p w14:paraId="08D48DF0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6"/>
          </w:p>
        </w:tc>
        <w:tc>
          <w:tcPr>
            <w:tcW w:w="4531" w:type="dxa"/>
          </w:tcPr>
          <w:p w14:paraId="5D55DD11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7"/>
          </w:p>
        </w:tc>
      </w:tr>
    </w:tbl>
    <w:p w14:paraId="4CFA68F9" w14:textId="77777777" w:rsidR="000E613A" w:rsidRDefault="003B67B3" w:rsidP="003B67B3">
      <w:pPr>
        <w:pStyle w:val="RFEText115"/>
      </w:pPr>
      <w:r>
        <w:t xml:space="preserve">Wir bestätigen </w:t>
      </w:r>
      <w:r w:rsidRPr="0054165A">
        <w:t>hiermit</w:t>
      </w:r>
      <w:r>
        <w:t xml:space="preserve">, dass wir selbst </w:t>
      </w:r>
      <w:r w:rsidRPr="00B751FD">
        <w:t>über die oben genannten Ressourcen in Bezug auf Fachkunde und Leistungsfähigkeit verfüg</w:t>
      </w:r>
      <w:r>
        <w:t>en.</w:t>
      </w:r>
    </w:p>
    <w:p w14:paraId="3D99EC14" w14:textId="77777777" w:rsidR="003B67B3" w:rsidRDefault="003B67B3" w:rsidP="003B67B3">
      <w:pPr>
        <w:pStyle w:val="RFEText115"/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14:paraId="44D9DF1E" w14:textId="77777777" w:rsidTr="003D0D70">
        <w:trPr>
          <w:trHeight w:val="1245"/>
        </w:trPr>
        <w:tc>
          <w:tcPr>
            <w:tcW w:w="22" w:type="dxa"/>
          </w:tcPr>
          <w:p w14:paraId="55028A04" w14:textId="77777777" w:rsidR="003B67B3" w:rsidRDefault="003B67B3" w:rsidP="00D63403">
            <w:pPr>
              <w:pStyle w:val="RFEText115"/>
            </w:pPr>
          </w:p>
        </w:tc>
        <w:tc>
          <w:tcPr>
            <w:tcW w:w="7869" w:type="dxa"/>
          </w:tcPr>
          <w:p w14:paraId="5D75919F" w14:textId="77777777" w:rsidR="003B67B3" w:rsidRDefault="003B67B3" w:rsidP="003D0D70">
            <w:pPr>
              <w:pStyle w:val="RFEText115zentriert"/>
              <w:ind w:left="-1980"/>
              <w:jc w:val="left"/>
            </w:pPr>
            <w:r>
              <w:t>_______________________________________________</w:t>
            </w:r>
            <w:r w:rsidR="003D0D70">
              <w:t>_________________________</w:t>
            </w:r>
            <w:r>
              <w:t>______</w:t>
            </w:r>
          </w:p>
          <w:p w14:paraId="02605642" w14:textId="77777777" w:rsidR="003B67B3" w:rsidRDefault="003B67B3" w:rsidP="003D0D70">
            <w:pPr>
              <w:pStyle w:val="RFEText115zentriert"/>
              <w:jc w:val="left"/>
            </w:pPr>
            <w:r>
              <w:t xml:space="preserve">Ort, Datum, Unterschrift und Firmenstempel des </w:t>
            </w:r>
            <w:r w:rsidR="00AA23BA">
              <w:t>Dritt-/</w:t>
            </w:r>
            <w:r w:rsidR="003D0D70">
              <w:t>Unterauftrag</w:t>
            </w:r>
            <w:r w:rsidR="00AA23BA">
              <w:t>nehmer</w:t>
            </w:r>
            <w:r>
              <w:t>s</w:t>
            </w:r>
          </w:p>
        </w:tc>
      </w:tr>
    </w:tbl>
    <w:p w14:paraId="75516421" w14:textId="77777777" w:rsidR="00D63403" w:rsidRDefault="00D63403" w:rsidP="003B67B3"/>
    <w:sectPr w:rsidR="00D6340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6B2CD" w14:textId="77777777" w:rsidR="004977AB" w:rsidRDefault="004977AB" w:rsidP="005648A8">
      <w:r>
        <w:separator/>
      </w:r>
    </w:p>
  </w:endnote>
  <w:endnote w:type="continuationSeparator" w:id="0">
    <w:p w14:paraId="27646AFA" w14:textId="77777777" w:rsidR="004977AB" w:rsidRDefault="004977AB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3E964" w14:textId="77777777" w:rsidR="004977AB" w:rsidRDefault="004977AB" w:rsidP="005648A8">
      <w:r>
        <w:separator/>
      </w:r>
    </w:p>
  </w:footnote>
  <w:footnote w:type="continuationSeparator" w:id="0">
    <w:p w14:paraId="7AF21076" w14:textId="77777777" w:rsidR="004977AB" w:rsidRDefault="004977AB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ED68" w14:textId="66A7D7AC" w:rsidR="0042320C" w:rsidRPr="003D0D70" w:rsidRDefault="0042320C" w:rsidP="003D0D70">
    <w:pPr>
      <w:pStyle w:val="Kopfzeile"/>
      <w:jc w:val="center"/>
      <w:rPr>
        <w:sz w:val="18"/>
        <w:szCs w:val="18"/>
      </w:rPr>
    </w:pPr>
    <w:r w:rsidRPr="003D0D70">
      <w:rPr>
        <w:sz w:val="18"/>
        <w:szCs w:val="18"/>
      </w:rPr>
      <w:t xml:space="preserve">Anlage </w:t>
    </w:r>
    <w:r w:rsidR="004977AB">
      <w:rPr>
        <w:sz w:val="18"/>
        <w:szCs w:val="18"/>
      </w:rPr>
      <w:t>11</w:t>
    </w:r>
    <w:r w:rsidRPr="003D0D70">
      <w:rPr>
        <w:sz w:val="18"/>
        <w:szCs w:val="18"/>
      </w:rPr>
      <w:t>: Verpflichtungserklärung des benannten Dritt-/</w:t>
    </w:r>
    <w:r w:rsidR="003D0D70">
      <w:rPr>
        <w:sz w:val="18"/>
        <w:szCs w:val="18"/>
      </w:rPr>
      <w:t>Unterauftrag</w:t>
    </w:r>
    <w:r w:rsidRPr="003D0D70">
      <w:rPr>
        <w:sz w:val="18"/>
        <w:szCs w:val="18"/>
      </w:rPr>
      <w:t>nehmers gegenüber dem Bieter</w:t>
    </w:r>
  </w:p>
  <w:p w14:paraId="462C5944" w14:textId="18E11368" w:rsidR="0042320C" w:rsidRPr="003D0D70" w:rsidRDefault="0042320C" w:rsidP="003D0D70">
    <w:pPr>
      <w:pStyle w:val="Kopfzeile"/>
      <w:jc w:val="center"/>
      <w:rPr>
        <w:smallCaps/>
        <w:sz w:val="18"/>
        <w:szCs w:val="18"/>
      </w:rPr>
    </w:pPr>
    <w:r w:rsidRPr="003D0D70">
      <w:rPr>
        <w:sz w:val="18"/>
        <w:szCs w:val="18"/>
      </w:rPr>
      <w:t xml:space="preserve">zur Ausschreibung </w:t>
    </w:r>
    <w:r w:rsidR="004977AB" w:rsidRPr="004977AB">
      <w:rPr>
        <w:sz w:val="18"/>
        <w:szCs w:val="18"/>
      </w:rPr>
      <w:t>„Arbeitgeberkommunikation: Druck“</w:t>
    </w:r>
  </w:p>
  <w:p w14:paraId="2E695F2B" w14:textId="77777777" w:rsidR="005648A8" w:rsidRDefault="005648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n/IfWpaa8ctEUqh8C6CrxMZWwHe2s0PBcPxalL08UTjfOAnyJDYYgj+fU8dHC9fc72j+QylYOK8vJEA8GsMWUQ==" w:salt="KutwkMLdWoeBu5a9FHUGB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7AB"/>
    <w:rsid w:val="000E613A"/>
    <w:rsid w:val="00113954"/>
    <w:rsid w:val="00164C75"/>
    <w:rsid w:val="001C7EE5"/>
    <w:rsid w:val="001D214D"/>
    <w:rsid w:val="00317F5F"/>
    <w:rsid w:val="003B67B3"/>
    <w:rsid w:val="003D0D70"/>
    <w:rsid w:val="003F2365"/>
    <w:rsid w:val="0042320C"/>
    <w:rsid w:val="00441CCF"/>
    <w:rsid w:val="004977AB"/>
    <w:rsid w:val="005648A8"/>
    <w:rsid w:val="00567044"/>
    <w:rsid w:val="00595DF2"/>
    <w:rsid w:val="00595E43"/>
    <w:rsid w:val="006E31DF"/>
    <w:rsid w:val="007C26BE"/>
    <w:rsid w:val="008354C1"/>
    <w:rsid w:val="00841BD4"/>
    <w:rsid w:val="008E43C9"/>
    <w:rsid w:val="00926034"/>
    <w:rsid w:val="00A11468"/>
    <w:rsid w:val="00A372EF"/>
    <w:rsid w:val="00A76EA3"/>
    <w:rsid w:val="00AA23BA"/>
    <w:rsid w:val="00BC6A75"/>
    <w:rsid w:val="00BE7CB4"/>
    <w:rsid w:val="00CC59C1"/>
    <w:rsid w:val="00CF754E"/>
    <w:rsid w:val="00D11C9C"/>
    <w:rsid w:val="00D63403"/>
    <w:rsid w:val="00DE465B"/>
    <w:rsid w:val="00EE484F"/>
    <w:rsid w:val="00F03551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80756"/>
  <w15:chartTrackingRefBased/>
  <w15:docId w15:val="{F1EE5E77-DA57-4195-843C-421408AA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3_AOK-System\2026\Arbeitgeberkommunikation%20Druck\02%20Vergabeunterlagen\01_Mustervorlagen\xx%20VE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xx VE DrittUnterauftragnehmer</Template>
  <TotalTime>0</TotalTime>
  <Pages>2</Pages>
  <Words>232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Drachenberg, Clarissa</dc:creator>
  <cp:keywords/>
  <cp:lastModifiedBy>Drachenberg, Clarissa</cp:lastModifiedBy>
  <cp:revision>2</cp:revision>
  <cp:lastPrinted>2015-07-09T09:33:00Z</cp:lastPrinted>
  <dcterms:created xsi:type="dcterms:W3CDTF">2026-08-03T12:36:00Z</dcterms:created>
  <dcterms:modified xsi:type="dcterms:W3CDTF">2026-08-03T12:36:00Z</dcterms:modified>
</cp:coreProperties>
</file>